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3D6" w:rsidRDefault="001663D6" w:rsidP="00166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KYN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663D6" w:rsidRDefault="001663D6" w:rsidP="00166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Fincham, Kent. Husbandman.</w:t>
      </w:r>
    </w:p>
    <w:p w:rsidR="001663D6" w:rsidRDefault="001663D6" w:rsidP="001663D6">
      <w:pPr>
        <w:rPr>
          <w:rFonts w:ascii="Times New Roman" w:hAnsi="Times New Roman" w:cs="Times New Roman"/>
        </w:rPr>
      </w:pPr>
    </w:p>
    <w:p w:rsidR="001663D6" w:rsidRDefault="001663D6" w:rsidP="001663D6">
      <w:pPr>
        <w:rPr>
          <w:rFonts w:ascii="Times New Roman" w:hAnsi="Times New Roman" w:cs="Times New Roman"/>
        </w:rPr>
      </w:pPr>
    </w:p>
    <w:p w:rsidR="001663D6" w:rsidRDefault="001663D6" w:rsidP="00166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Herenden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 xml:space="preserve">, Kent(q.v.), Richard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 and Richard</w:t>
      </w:r>
    </w:p>
    <w:p w:rsidR="001663D6" w:rsidRDefault="001663D6" w:rsidP="00166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Ward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>(q.v.) brought a plaint of debt against him, John</w:t>
      </w:r>
    </w:p>
    <w:p w:rsidR="001663D6" w:rsidRDefault="001663D6" w:rsidP="001663D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Skawe</w:t>
      </w:r>
      <w:proofErr w:type="spellEnd"/>
      <w:r>
        <w:rPr>
          <w:rFonts w:ascii="Times New Roman" w:hAnsi="Times New Roman" w:cs="Times New Roman"/>
        </w:rPr>
        <w:t xml:space="preserve">(q.v.), Edward </w:t>
      </w:r>
      <w:proofErr w:type="spellStart"/>
      <w:r>
        <w:rPr>
          <w:rFonts w:ascii="Times New Roman" w:hAnsi="Times New Roman" w:cs="Times New Roman"/>
        </w:rPr>
        <w:t>Leke</w:t>
      </w:r>
      <w:proofErr w:type="spellEnd"/>
      <w:r>
        <w:rPr>
          <w:rFonts w:ascii="Times New Roman" w:hAnsi="Times New Roman" w:cs="Times New Roman"/>
        </w:rPr>
        <w:t xml:space="preserve">(q.v.) and John Clerk(q.v.),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Fincham, Norfolk.</w:t>
      </w:r>
    </w:p>
    <w:p w:rsidR="001663D6" w:rsidRDefault="001663D6" w:rsidP="00166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663D6" w:rsidRDefault="001663D6" w:rsidP="001663D6">
      <w:pPr>
        <w:rPr>
          <w:rFonts w:ascii="Times New Roman" w:hAnsi="Times New Roman" w:cs="Times New Roman"/>
        </w:rPr>
      </w:pPr>
    </w:p>
    <w:p w:rsidR="001663D6" w:rsidRDefault="001663D6" w:rsidP="001663D6">
      <w:pPr>
        <w:rPr>
          <w:rFonts w:ascii="Times New Roman" w:hAnsi="Times New Roman" w:cs="Times New Roman"/>
        </w:rPr>
      </w:pPr>
    </w:p>
    <w:p w:rsidR="001663D6" w:rsidRDefault="001663D6" w:rsidP="001663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2018</w:t>
      </w:r>
    </w:p>
    <w:p w:rsidR="006B2F86" w:rsidRPr="00E71FC3" w:rsidRDefault="001663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3D6" w:rsidRDefault="001663D6" w:rsidP="00E71FC3">
      <w:r>
        <w:separator/>
      </w:r>
    </w:p>
  </w:endnote>
  <w:endnote w:type="continuationSeparator" w:id="0">
    <w:p w:rsidR="001663D6" w:rsidRDefault="001663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3D6" w:rsidRDefault="001663D6" w:rsidP="00E71FC3">
      <w:r>
        <w:separator/>
      </w:r>
    </w:p>
  </w:footnote>
  <w:footnote w:type="continuationSeparator" w:id="0">
    <w:p w:rsidR="001663D6" w:rsidRDefault="001663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D6"/>
    <w:rsid w:val="001663D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24ADE-F3B8-4B1D-8406-168813A7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63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6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2018-01-20T19:03:00Z</dcterms:created>
  <dcterms:modified xsi:type="dcterms:W3CDTF">2018-01-20T19:04:00Z</dcterms:modified>
</cp:coreProperties>
</file>